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C3" w:rsidRPr="006C073B" w:rsidRDefault="001B38C3" w:rsidP="00CB743E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Главе поселка Пристень</w:t>
      </w:r>
    </w:p>
    <w:p w:rsidR="001B38C3" w:rsidRPr="006C073B" w:rsidRDefault="001B38C3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1B38C3" w:rsidRPr="006C073B" w:rsidRDefault="001B38C3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1B38C3" w:rsidRPr="006C073B" w:rsidRDefault="001B38C3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ЗАЯВЛЕНИЕ</w:t>
      </w:r>
    </w:p>
    <w:p w:rsidR="001B38C3" w:rsidRPr="006C073B" w:rsidRDefault="001B38C3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b/>
          <w:color w:val="000000"/>
          <w:sz w:val="26"/>
          <w:szCs w:val="26"/>
          <w:lang w:eastAsia="ru-RU"/>
        </w:rPr>
        <w:t>ной собственности</w:t>
      </w:r>
    </w:p>
    <w:p w:rsidR="001B38C3" w:rsidRPr="006C073B" w:rsidRDefault="001B38C3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От </w:t>
      </w:r>
      <w:r>
        <w:rPr>
          <w:color w:val="000000"/>
          <w:sz w:val="26"/>
          <w:szCs w:val="26"/>
          <w:lang w:eastAsia="ru-RU"/>
        </w:rPr>
        <w:t>ООО «Ромашка»</w:t>
      </w:r>
    </w:p>
    <w:p w:rsidR="001B38C3" w:rsidRPr="006C073B" w:rsidRDefault="001B38C3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ОГРН </w:t>
      </w:r>
      <w:r>
        <w:rPr>
          <w:color w:val="000000"/>
          <w:sz w:val="26"/>
          <w:szCs w:val="26"/>
          <w:lang w:eastAsia="ru-RU"/>
        </w:rPr>
        <w:t>6446464616494516</w:t>
      </w:r>
      <w:r w:rsidRPr="006C073B">
        <w:rPr>
          <w:color w:val="000000"/>
          <w:sz w:val="26"/>
          <w:szCs w:val="26"/>
          <w:lang w:eastAsia="ru-RU"/>
        </w:rPr>
        <w:t xml:space="preserve"> ИНН </w:t>
      </w:r>
      <w:r>
        <w:rPr>
          <w:color w:val="000000"/>
          <w:sz w:val="26"/>
          <w:szCs w:val="26"/>
          <w:lang w:eastAsia="ru-RU"/>
        </w:rPr>
        <w:t>455789515664</w:t>
      </w:r>
    </w:p>
    <w:p w:rsidR="001B38C3" w:rsidRPr="006C073B" w:rsidRDefault="001B38C3" w:rsidP="003B6631">
      <w:pPr>
        <w:suppressAutoHyphens w:val="0"/>
        <w:jc w:val="center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п.Пристень</w:t>
      </w:r>
    </w:p>
    <w:p w:rsidR="001B38C3" w:rsidRPr="006C073B" w:rsidRDefault="001B38C3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в лице директора, Иванова И.И.</w:t>
      </w:r>
      <w:r w:rsidRPr="006C073B">
        <w:rPr>
          <w:color w:val="000000"/>
          <w:sz w:val="26"/>
          <w:szCs w:val="26"/>
          <w:lang w:eastAsia="ru-RU"/>
        </w:rPr>
        <w:t>, действовавшего(ей) на основании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Устава</w:t>
      </w:r>
      <w:r w:rsidRPr="006C073B">
        <w:rPr>
          <w:color w:val="000000"/>
          <w:sz w:val="26"/>
          <w:szCs w:val="26"/>
          <w:lang w:eastAsia="ru-RU"/>
        </w:rPr>
        <w:t>.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</w:p>
    <w:p w:rsidR="001B38C3" w:rsidRPr="006C073B" w:rsidRDefault="001B38C3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 xml:space="preserve">Прошу предварительно согласовать предоставление земельного участка с кадастровым (условным) номером </w:t>
      </w:r>
      <w:r>
        <w:rPr>
          <w:color w:val="000000"/>
          <w:sz w:val="28"/>
          <w:szCs w:val="28"/>
          <w:lang w:eastAsia="ru-RU"/>
        </w:rPr>
        <w:t>46.13.214587.1254</w:t>
      </w:r>
      <w:r w:rsidRPr="006C073B">
        <w:rPr>
          <w:color w:val="000000"/>
          <w:sz w:val="28"/>
          <w:szCs w:val="28"/>
          <w:lang w:eastAsia="ru-RU"/>
        </w:rPr>
        <w:t>.</w:t>
      </w:r>
    </w:p>
    <w:p w:rsidR="001B38C3" w:rsidRPr="006C073B" w:rsidRDefault="001B38C3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1B38C3" w:rsidRPr="006C073B" w:rsidRDefault="001B38C3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1B38C3" w:rsidRPr="006C073B" w:rsidRDefault="001B38C3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1B38C3" w:rsidRPr="006C073B" w:rsidRDefault="001B38C3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1B38C3" w:rsidRPr="006C073B" w:rsidRDefault="001B38C3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1B38C3" w:rsidRPr="006C073B" w:rsidRDefault="001B38C3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</w:t>
      </w:r>
      <w:r>
        <w:rPr>
          <w:sz w:val="26"/>
          <w:szCs w:val="26"/>
          <w:lang w:eastAsia="ru-RU"/>
        </w:rPr>
        <w:t>258</w:t>
      </w:r>
      <w:r w:rsidRPr="006C073B">
        <w:rPr>
          <w:sz w:val="26"/>
          <w:szCs w:val="26"/>
          <w:lang w:eastAsia="ru-RU"/>
        </w:rPr>
        <w:t>кв.м.</w:t>
      </w:r>
    </w:p>
    <w:p w:rsidR="001B38C3" w:rsidRPr="006C073B" w:rsidRDefault="001B38C3" w:rsidP="00CB743E">
      <w:pPr>
        <w:suppressAutoHyphens w:val="0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  1.3. Цель использования земельного участка </w:t>
      </w:r>
      <w:r>
        <w:rPr>
          <w:color w:val="000000"/>
          <w:sz w:val="26"/>
          <w:szCs w:val="26"/>
          <w:lang w:eastAsia="ru-RU"/>
        </w:rPr>
        <w:t>для размещения магазина</w:t>
      </w:r>
      <w:bookmarkStart w:id="0" w:name="_GoBack"/>
      <w:bookmarkEnd w:id="0"/>
      <w:r w:rsidRPr="006C073B">
        <w:rPr>
          <w:sz w:val="26"/>
          <w:szCs w:val="26"/>
          <w:lang w:eastAsia="ru-RU"/>
        </w:rPr>
        <w:t>.</w:t>
      </w:r>
    </w:p>
    <w:p w:rsidR="001B38C3" w:rsidRPr="006C073B" w:rsidRDefault="001B38C3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1B38C3" w:rsidRPr="006C073B" w:rsidRDefault="001B38C3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1B38C3" w:rsidRPr="006C073B" w:rsidRDefault="001B38C3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1B38C3" w:rsidRPr="006C073B" w:rsidRDefault="001B38C3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1B38C3" w:rsidRPr="006C073B" w:rsidRDefault="001B38C3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1B38C3" w:rsidRPr="006C073B" w:rsidRDefault="001B38C3" w:rsidP="003B6631">
      <w:pPr>
        <w:suppressAutoHyphens w:val="0"/>
        <w:ind w:firstLine="708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1B38C3" w:rsidRPr="006C073B" w:rsidRDefault="001B38C3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1B38C3" w:rsidRPr="006C073B" w:rsidRDefault="001B38C3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1B38C3" w:rsidRPr="006C073B" w:rsidRDefault="001B38C3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1B38C3" w:rsidRPr="006C073B" w:rsidRDefault="001B38C3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4</w:t>
      </w:r>
      <w:r w:rsidRPr="006C073B">
        <w:rPr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1B38C3" w:rsidRPr="006C073B" w:rsidRDefault="001B38C3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</w:p>
    <w:p w:rsidR="001B38C3" w:rsidRPr="006C073B" w:rsidRDefault="001B38C3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5.</w:t>
      </w:r>
      <w:r w:rsidRPr="006C073B">
        <w:rPr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1B38C3" w:rsidRPr="006C073B" w:rsidRDefault="001B38C3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1B38C3" w:rsidRPr="006C073B" w:rsidRDefault="001B38C3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1B38C3" w:rsidRPr="006C073B" w:rsidRDefault="001B38C3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1B38C3" w:rsidRPr="006C073B" w:rsidRDefault="001B38C3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1B38C3" w:rsidRPr="006C073B" w:rsidRDefault="001B38C3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1B38C3" w:rsidRPr="006C073B" w:rsidRDefault="001B38C3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1B38C3" w:rsidRPr="006C073B" w:rsidRDefault="001B38C3" w:rsidP="003B6631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1B38C3" w:rsidRPr="006C073B" w:rsidRDefault="001B38C3" w:rsidP="003B663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0"/>
          <w:szCs w:val="20"/>
          <w:lang w:eastAsia="ru-RU"/>
        </w:rPr>
        <w:t>(дата)      (подпись)</w:t>
      </w:r>
    </w:p>
    <w:p w:rsidR="001B38C3" w:rsidRPr="006C073B" w:rsidRDefault="001B38C3" w:rsidP="003B6631">
      <w:pPr>
        <w:suppressAutoHyphens w:val="0"/>
        <w:spacing w:line="276" w:lineRule="auto"/>
        <w:ind w:firstLine="851"/>
        <w:jc w:val="both"/>
        <w:rPr>
          <w:color w:val="000000"/>
          <w:sz w:val="16"/>
          <w:szCs w:val="16"/>
          <w:lang w:eastAsia="ru-RU"/>
        </w:rPr>
      </w:pPr>
    </w:p>
    <w:p w:rsidR="001B38C3" w:rsidRPr="006C073B" w:rsidRDefault="001B38C3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color w:val="000000"/>
          <w:sz w:val="26"/>
          <w:szCs w:val="26"/>
          <w:lang w:eastAsia="ru-RU"/>
        </w:rPr>
      </w:pPr>
    </w:p>
    <w:p w:rsidR="001B38C3" w:rsidRPr="006C073B" w:rsidRDefault="001B38C3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1B38C3" w:rsidRDefault="001B38C3"/>
    <w:sectPr w:rsidR="001B38C3" w:rsidSect="00751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3CB"/>
    <w:rsid w:val="001A13CB"/>
    <w:rsid w:val="001A6109"/>
    <w:rsid w:val="001B38C3"/>
    <w:rsid w:val="002024A7"/>
    <w:rsid w:val="003B6631"/>
    <w:rsid w:val="006A76D1"/>
    <w:rsid w:val="006C073B"/>
    <w:rsid w:val="007517FA"/>
    <w:rsid w:val="00A81C15"/>
    <w:rsid w:val="00BF047E"/>
    <w:rsid w:val="00C7498B"/>
    <w:rsid w:val="00CB743E"/>
    <w:rsid w:val="00D6261A"/>
    <w:rsid w:val="00E1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63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B74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743E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529</Words>
  <Characters>3021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2017-07-24T12:48:00Z</cp:lastPrinted>
  <dcterms:created xsi:type="dcterms:W3CDTF">2016-09-19T12:33:00Z</dcterms:created>
  <dcterms:modified xsi:type="dcterms:W3CDTF">2019-07-29T05:36:00Z</dcterms:modified>
</cp:coreProperties>
</file>